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7DDC8" w14:textId="77777777" w:rsidR="00BC030B" w:rsidRDefault="00BC030B" w:rsidP="00BC03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WARREN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4B40FCF" w14:textId="77777777" w:rsidR="00BC030B" w:rsidRDefault="00BC030B" w:rsidP="00BC030B">
      <w:pPr>
        <w:rPr>
          <w:rFonts w:ascii="Times New Roman" w:hAnsi="Times New Roman" w:cs="Times New Roman"/>
        </w:rPr>
      </w:pPr>
    </w:p>
    <w:p w14:paraId="7ACF3CFB" w14:textId="77777777" w:rsidR="00BC030B" w:rsidRDefault="00BC030B" w:rsidP="00BC030B">
      <w:pPr>
        <w:rPr>
          <w:rFonts w:ascii="Times New Roman" w:hAnsi="Times New Roman" w:cs="Times New Roman"/>
        </w:rPr>
      </w:pPr>
    </w:p>
    <w:p w14:paraId="7B635FA4" w14:textId="77777777" w:rsidR="00BC030B" w:rsidRDefault="00BC030B" w:rsidP="00BC03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an aggregated threat of violence against</w:t>
      </w:r>
    </w:p>
    <w:p w14:paraId="2E591D86" w14:textId="77777777" w:rsidR="00BC030B" w:rsidRDefault="00BC030B" w:rsidP="00BC03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Joan Dey of Cambridge(q.v.).</w:t>
      </w:r>
    </w:p>
    <w:p w14:paraId="2BCE7CC4" w14:textId="77777777" w:rsidR="00BC030B" w:rsidRDefault="00BC030B" w:rsidP="00BC03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B9531F0" w14:textId="77777777" w:rsidR="00BC030B" w:rsidRDefault="00BC030B" w:rsidP="00BC030B">
      <w:pPr>
        <w:rPr>
          <w:rFonts w:ascii="Times New Roman" w:hAnsi="Times New Roman" w:cs="Times New Roman"/>
        </w:rPr>
      </w:pPr>
    </w:p>
    <w:p w14:paraId="15A989A6" w14:textId="77777777" w:rsidR="00BC030B" w:rsidRDefault="00BC030B" w:rsidP="00BC030B">
      <w:pPr>
        <w:rPr>
          <w:rFonts w:ascii="Times New Roman" w:hAnsi="Times New Roman" w:cs="Times New Roman"/>
        </w:rPr>
      </w:pPr>
    </w:p>
    <w:p w14:paraId="24126765" w14:textId="77777777" w:rsidR="00BC030B" w:rsidRDefault="00BC030B" w:rsidP="00BC030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March 2019</w:t>
      </w:r>
    </w:p>
    <w:p w14:paraId="620554AB" w14:textId="77777777" w:rsidR="006B2F86" w:rsidRPr="00E71FC3" w:rsidRDefault="00BC03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C0BE6" w14:textId="77777777" w:rsidR="00BC030B" w:rsidRDefault="00BC030B" w:rsidP="00E71FC3">
      <w:r>
        <w:separator/>
      </w:r>
    </w:p>
  </w:endnote>
  <w:endnote w:type="continuationSeparator" w:id="0">
    <w:p w14:paraId="71584CE5" w14:textId="77777777" w:rsidR="00BC030B" w:rsidRDefault="00BC030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5084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E1379" w14:textId="77777777" w:rsidR="00BC030B" w:rsidRDefault="00BC030B" w:rsidP="00E71FC3">
      <w:r>
        <w:separator/>
      </w:r>
    </w:p>
  </w:footnote>
  <w:footnote w:type="continuationSeparator" w:id="0">
    <w:p w14:paraId="4FBCBFF1" w14:textId="77777777" w:rsidR="00BC030B" w:rsidRDefault="00BC030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30B"/>
    <w:rsid w:val="001A7C09"/>
    <w:rsid w:val="00577BD5"/>
    <w:rsid w:val="00656CBA"/>
    <w:rsid w:val="006A1F77"/>
    <w:rsid w:val="00733BE7"/>
    <w:rsid w:val="00AB52E8"/>
    <w:rsid w:val="00B16D3F"/>
    <w:rsid w:val="00BB41AC"/>
    <w:rsid w:val="00BC030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13322"/>
  <w15:chartTrackingRefBased/>
  <w15:docId w15:val="{16E986EE-672D-4A13-B843-4AAAF4F72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030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2019-03-26T21:08:00Z</dcterms:created>
  <dcterms:modified xsi:type="dcterms:W3CDTF">2019-03-26T21:09:00Z</dcterms:modified>
</cp:coreProperties>
</file>